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472"/>
        <w:gridCol w:w="4626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3116F032" w:rsidR="000972EF" w:rsidRPr="000972EF" w:rsidRDefault="00154EC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Velš</w:t>
            </w:r>
            <w:r w:rsidR="00CC04F8">
              <w:rPr>
                <w:rFonts w:ascii="Microsoft Sans Serif" w:hAnsi="Microsoft Sans Serif" w:cs="Microsoft Sans Serif"/>
                <w:sz w:val="36"/>
                <w:szCs w:val="48"/>
              </w:rPr>
              <w:t>špringršpaněl</w:t>
            </w:r>
            <w:proofErr w:type="spellEnd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>Welsh</w:t>
            </w:r>
            <w:proofErr w:type="spellEnd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>springer</w:t>
            </w:r>
            <w:proofErr w:type="spellEnd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5B7977">
              <w:rPr>
                <w:rFonts w:ascii="Microsoft Sans Serif" w:hAnsi="Microsoft Sans Serif" w:cs="Microsoft Sans Serif"/>
                <w:sz w:val="36"/>
                <w:szCs w:val="48"/>
              </w:rPr>
              <w:t>spaniel</w:t>
            </w:r>
            <w:proofErr w:type="spellEnd"/>
          </w:p>
        </w:tc>
        <w:tc>
          <w:tcPr>
            <w:tcW w:w="4549" w:type="dxa"/>
          </w:tcPr>
          <w:p w14:paraId="7F02FD12" w14:textId="515E1AD8" w:rsidR="000972EF" w:rsidRPr="000972EF" w:rsidRDefault="00635AD2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fldChar w:fldCharType="begin"/>
            </w:r>
            <w:r w:rsidR="005B7977">
              <w:instrText xml:space="preserve"> INCLUDEPICTURE "C:\\Users\\melaniemostkova\\Library\\Group Containers\\UBF8T346G9.ms\\WebArchiveCopyPasteTempFiles\\com.microsoft.Word\\2Q==" \* MERGEFORMAT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9B8FE03" wp14:editId="5BC40399">
                  <wp:extent cx="2796540" cy="1854228"/>
                  <wp:effectExtent l="0" t="0" r="3810" b="0"/>
                  <wp:docPr id="902217887" name="Obrázek 2" descr="Velššpringršpaněl Psi Informace - velikost, povaha, délka života &amp; cena |  iFau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mg_Zg03Z7idDYCD9u8PzYu-8AQ_163" descr="Velššpringršpaněl Psi Informace - velikost, povaha, délka života &amp; cena |  iFau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290" cy="1864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72"/>
        <w:gridCol w:w="1993"/>
        <w:gridCol w:w="2376"/>
        <w:gridCol w:w="2007"/>
        <w:gridCol w:w="1998"/>
      </w:tblGrid>
      <w:tr w:rsidR="006A6FB0" w14:paraId="0DBBDAB2" w14:textId="77777777" w:rsidTr="005B7977">
        <w:trPr>
          <w:trHeight w:val="873"/>
        </w:trPr>
        <w:tc>
          <w:tcPr>
            <w:tcW w:w="772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1993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376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07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1998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B7977" w14:paraId="5C9765AD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7AC19762" w14:textId="77777777" w:rsidR="005B7977" w:rsidRPr="006A6FB0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1993" w:type="dxa"/>
          </w:tcPr>
          <w:p w14:paraId="6FD977B2" w14:textId="511367EC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Makroblefaron</w:t>
            </w:r>
            <w:proofErr w:type="spellEnd"/>
          </w:p>
        </w:tc>
        <w:tc>
          <w:tcPr>
            <w:tcW w:w="2376" w:type="dxa"/>
          </w:tcPr>
          <w:p w14:paraId="04D1D37D" w14:textId="77777777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07" w:type="dxa"/>
          </w:tcPr>
          <w:p w14:paraId="056FCACD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0AB2493" w14:textId="0C512B0A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 polygenní</w:t>
            </w:r>
          </w:p>
        </w:tc>
        <w:tc>
          <w:tcPr>
            <w:tcW w:w="1998" w:type="dxa"/>
          </w:tcPr>
          <w:p w14:paraId="40A6DDCA" w14:textId="0D237205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3949BCFD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3724743E" w14:textId="77777777" w:rsidR="005B7977" w:rsidRPr="006A6FB0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1993" w:type="dxa"/>
          </w:tcPr>
          <w:p w14:paraId="0C8C3290" w14:textId="3AB4692F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Entropium</w:t>
            </w:r>
          </w:p>
        </w:tc>
        <w:tc>
          <w:tcPr>
            <w:tcW w:w="2376" w:type="dxa"/>
          </w:tcPr>
          <w:p w14:paraId="797C6F16" w14:textId="16B0B4C7" w:rsidR="005B7977" w:rsidRPr="00865185" w:rsidRDefault="00305DB1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Dolní víčko laterálně</w:t>
            </w:r>
          </w:p>
        </w:tc>
        <w:tc>
          <w:tcPr>
            <w:tcW w:w="2007" w:type="dxa"/>
          </w:tcPr>
          <w:p w14:paraId="35BEA8B6" w14:textId="1D7BBE93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98" w:type="dxa"/>
          </w:tcPr>
          <w:p w14:paraId="6E5B228F" w14:textId="1476E3D5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34A2F2DB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5CE40542" w14:textId="77777777" w:rsidR="005B7977" w:rsidRPr="006A6FB0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1993" w:type="dxa"/>
          </w:tcPr>
          <w:p w14:paraId="32AA9C87" w14:textId="12A93E0D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Trichiáza</w:t>
            </w:r>
          </w:p>
        </w:tc>
        <w:tc>
          <w:tcPr>
            <w:tcW w:w="2376" w:type="dxa"/>
          </w:tcPr>
          <w:p w14:paraId="5643C1EE" w14:textId="367041E7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Mediální</w:t>
            </w:r>
          </w:p>
        </w:tc>
        <w:tc>
          <w:tcPr>
            <w:tcW w:w="2007" w:type="dxa"/>
          </w:tcPr>
          <w:p w14:paraId="0073ADF8" w14:textId="6C29A1E5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98" w:type="dxa"/>
          </w:tcPr>
          <w:p w14:paraId="70E5A2C9" w14:textId="14851CB8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3EBF8B2B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6A4B87E9" w14:textId="77777777" w:rsidR="005B7977" w:rsidRPr="006A6FB0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1993" w:type="dxa"/>
          </w:tcPr>
          <w:p w14:paraId="6EA9D301" w14:textId="1F74E69C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Korneální dystrofie – stromální</w:t>
            </w:r>
          </w:p>
        </w:tc>
        <w:tc>
          <w:tcPr>
            <w:tcW w:w="2376" w:type="dxa"/>
          </w:tcPr>
          <w:p w14:paraId="60280099" w14:textId="6AD03ED5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Centrálně,</w:t>
            </w:r>
          </w:p>
          <w:p w14:paraId="0410B3A5" w14:textId="403D88B8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subepiteliálně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nebo střední stroma, 2 až 5 let staří psi</w:t>
            </w:r>
          </w:p>
        </w:tc>
        <w:tc>
          <w:tcPr>
            <w:tcW w:w="2007" w:type="dxa"/>
          </w:tcPr>
          <w:p w14:paraId="3DF3B8B5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C8722C" w14:textId="2ACF4334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98" w:type="dxa"/>
          </w:tcPr>
          <w:p w14:paraId="17D0C26D" w14:textId="3BC750EC" w:rsidR="005B7977" w:rsidRPr="00865185" w:rsidRDefault="004977B4" w:rsidP="004977B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5B7977" w14:paraId="10A935A8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554AB39B" w14:textId="77777777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1993" w:type="dxa"/>
          </w:tcPr>
          <w:p w14:paraId="23BC1923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  <w:p w14:paraId="2DD929FC" w14:textId="06D06D2B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- iris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iris</w:t>
            </w:r>
            <w:proofErr w:type="spellEnd"/>
          </w:p>
        </w:tc>
        <w:tc>
          <w:tcPr>
            <w:tcW w:w="2376" w:type="dxa"/>
          </w:tcPr>
          <w:p w14:paraId="7F2C78DE" w14:textId="77777777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07" w:type="dxa"/>
          </w:tcPr>
          <w:p w14:paraId="6825D20F" w14:textId="1F385166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98" w:type="dxa"/>
          </w:tcPr>
          <w:p w14:paraId="0DF87B92" w14:textId="548E6851" w:rsidR="005B7977" w:rsidRPr="00865185" w:rsidRDefault="00305DB1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5B7977" w14:paraId="24CB0390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467C288D" w14:textId="77777777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1993" w:type="dxa"/>
          </w:tcPr>
          <w:p w14:paraId="242C7DBE" w14:textId="2C2C50E7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Hypoplazie duhovky</w:t>
            </w:r>
          </w:p>
        </w:tc>
        <w:tc>
          <w:tcPr>
            <w:tcW w:w="2376" w:type="dxa"/>
          </w:tcPr>
          <w:p w14:paraId="59E0B7AA" w14:textId="2F064920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časté v některých liniích plemene</w:t>
            </w:r>
          </w:p>
        </w:tc>
        <w:tc>
          <w:tcPr>
            <w:tcW w:w="2007" w:type="dxa"/>
          </w:tcPr>
          <w:p w14:paraId="1CF2E634" w14:textId="34B8A0BC" w:rsidR="005B7977" w:rsidRPr="00865185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98" w:type="dxa"/>
          </w:tcPr>
          <w:p w14:paraId="2D760C85" w14:textId="1D5BBDB3" w:rsidR="005B7977" w:rsidRPr="00865185" w:rsidRDefault="004977B4" w:rsidP="004977B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5B7977" w14:paraId="136D198A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58CE8C0F" w14:textId="5B797988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G</w:t>
            </w:r>
          </w:p>
        </w:tc>
        <w:tc>
          <w:tcPr>
            <w:tcW w:w="1993" w:type="dxa"/>
          </w:tcPr>
          <w:p w14:paraId="06DFFC7C" w14:textId="0FE74414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Glaukom</w:t>
            </w:r>
          </w:p>
        </w:tc>
        <w:tc>
          <w:tcPr>
            <w:tcW w:w="2376" w:type="dxa"/>
          </w:tcPr>
          <w:p w14:paraId="1DAD9036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Anomálie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ligament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pectinate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(PLA)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B"/>
            </w:r>
          </w:p>
          <w:p w14:paraId="59E5DD23" w14:textId="70B4BCF4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možný akutní glaukom u psů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C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5 let stáří</w:t>
            </w:r>
          </w:p>
        </w:tc>
        <w:tc>
          <w:tcPr>
            <w:tcW w:w="2007" w:type="dxa"/>
          </w:tcPr>
          <w:p w14:paraId="21D25514" w14:textId="0756C461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6E053543" w14:textId="0463158D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 polygenní,</w:t>
            </w:r>
          </w:p>
          <w:p w14:paraId="3E4D502D" w14:textId="50C4D66A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Popisováno jako autosomálně dominantní s nekompletní penetrací pod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5B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4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5D"/>
            </w:r>
          </w:p>
          <w:p w14:paraId="62617B7A" w14:textId="2CD5760C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998" w:type="dxa"/>
          </w:tcPr>
          <w:p w14:paraId="50CAE983" w14:textId="3D243B26" w:rsidR="005B7977" w:rsidRDefault="006645D9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507207BE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2CF654E0" w14:textId="419FE02F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H</w:t>
            </w:r>
          </w:p>
        </w:tc>
        <w:tc>
          <w:tcPr>
            <w:tcW w:w="1993" w:type="dxa"/>
          </w:tcPr>
          <w:p w14:paraId="0122E986" w14:textId="1FC5A453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376" w:type="dxa"/>
          </w:tcPr>
          <w:p w14:paraId="0C18CE00" w14:textId="52076E35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 Časná kortikální:</w:t>
            </w:r>
          </w:p>
          <w:p w14:paraId="14B6CB6E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příznaky (ekvatoriálně) u 8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týdenných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štěňat, progrese mezi 5. a 18. měsíci</w:t>
            </w:r>
          </w:p>
          <w:p w14:paraId="785AB63B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0036533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 Posteriorní polární kortikální: podél linií švů, 2 až 4 roky staří psi</w:t>
            </w:r>
          </w:p>
          <w:p w14:paraId="693D14AF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C3AC78D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3. Anteriorní kortikální/subkortikální</w:t>
            </w:r>
          </w:p>
          <w:p w14:paraId="066AABA4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3656C7B" w14:textId="30D12599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4. Fibrilární nukleární, psi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sym w:font="Symbol" w:char="F03E"/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5 let stáří</w:t>
            </w:r>
          </w:p>
        </w:tc>
        <w:tc>
          <w:tcPr>
            <w:tcW w:w="2007" w:type="dxa"/>
          </w:tcPr>
          <w:p w14:paraId="091AA67B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 autosomálně recesivní</w:t>
            </w:r>
          </w:p>
          <w:p w14:paraId="266F597B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2307C48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CBAAF0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1E60F6A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1E1F58D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44C4F21" w14:textId="021BD8C6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</w:p>
          <w:p w14:paraId="4616C476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233C436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6584A8C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9B5DB88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A297E2A" w14:textId="0157DE8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3.</w:t>
            </w:r>
          </w:p>
          <w:p w14:paraId="18985EB0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30EB5DB" w14:textId="77777777" w:rsidR="00A34FEA" w:rsidRDefault="00A34FEA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4FF8A5E" w14:textId="58B02E7C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4. </w:t>
            </w:r>
            <w:r w:rsidR="00C61B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1998" w:type="dxa"/>
          </w:tcPr>
          <w:p w14:paraId="6A6C1BC3" w14:textId="6E8726DA" w:rsidR="005B7977" w:rsidRDefault="006645D9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7AA588A9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549FFF76" w14:textId="3B78B993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1993" w:type="dxa"/>
          </w:tcPr>
          <w:p w14:paraId="19184556" w14:textId="322142CB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 (PRA)</w:t>
            </w:r>
          </w:p>
        </w:tc>
        <w:tc>
          <w:tcPr>
            <w:tcW w:w="2376" w:type="dxa"/>
          </w:tcPr>
          <w:p w14:paraId="5328A432" w14:textId="490E4846" w:rsidR="005B7977" w:rsidRDefault="00C61BC9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5–7</w:t>
            </w:r>
            <w:r w:rsidR="005B7977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let staří psi</w:t>
            </w:r>
          </w:p>
        </w:tc>
        <w:tc>
          <w:tcPr>
            <w:tcW w:w="2007" w:type="dxa"/>
          </w:tcPr>
          <w:p w14:paraId="3E8ADDC7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52E0644C" w14:textId="2300962C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</w:t>
            </w:r>
          </w:p>
          <w:p w14:paraId="592FF598" w14:textId="2F218B4C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1998" w:type="dxa"/>
          </w:tcPr>
          <w:p w14:paraId="1FEDA37C" w14:textId="679C1303" w:rsidR="005B7977" w:rsidRDefault="006645D9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B7977" w14:paraId="683414D2" w14:textId="77777777" w:rsidTr="00B00DA2">
        <w:trPr>
          <w:cantSplit/>
          <w:trHeight w:val="1134"/>
        </w:trPr>
        <w:tc>
          <w:tcPr>
            <w:tcW w:w="772" w:type="dxa"/>
            <w:vAlign w:val="center"/>
          </w:tcPr>
          <w:p w14:paraId="689CCFE8" w14:textId="310F9B13" w:rsidR="005B7977" w:rsidRDefault="005B7977" w:rsidP="005B797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1993" w:type="dxa"/>
          </w:tcPr>
          <w:p w14:paraId="62E0DB3C" w14:textId="086D10A8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Retinální </w:t>
            </w:r>
            <w:r w:rsidR="00C61BC9">
              <w:rPr>
                <w:rFonts w:ascii="Microsoft Sans Serif" w:hAnsi="Microsoft Sans Serif" w:cs="Microsoft Sans Serif"/>
                <w:sz w:val="22"/>
                <w:szCs w:val="32"/>
              </w:rPr>
              <w:t>dysplazie – multifokální</w:t>
            </w:r>
          </w:p>
        </w:tc>
        <w:tc>
          <w:tcPr>
            <w:tcW w:w="2376" w:type="dxa"/>
          </w:tcPr>
          <w:p w14:paraId="67477279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07" w:type="dxa"/>
          </w:tcPr>
          <w:p w14:paraId="19FFD4FA" w14:textId="77777777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69A3112" w14:textId="688DD823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Předpokládaná</w:t>
            </w:r>
          </w:p>
          <w:p w14:paraId="3AFF7874" w14:textId="6459467F" w:rsidR="005B7977" w:rsidRDefault="005B7977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autosomálně recesivní</w:t>
            </w:r>
          </w:p>
        </w:tc>
        <w:tc>
          <w:tcPr>
            <w:tcW w:w="1998" w:type="dxa"/>
          </w:tcPr>
          <w:p w14:paraId="75BCD493" w14:textId="3FCB06CA" w:rsidR="005B7977" w:rsidRDefault="00B00DA2" w:rsidP="00B00DA2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216B1A1D" w14:textId="38D80102" w:rsidR="000A5EAB" w:rsidRPr="006A6FB0" w:rsidRDefault="000A5EAB" w:rsidP="00632EE9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0A5EAB" w:rsidRPr="006A6FB0" w:rsidSect="00DF51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BE64" w14:textId="77777777" w:rsidR="00777F31" w:rsidRDefault="00777F31" w:rsidP="000972EF">
      <w:pPr>
        <w:spacing w:after="0" w:line="240" w:lineRule="auto"/>
      </w:pPr>
      <w:r>
        <w:separator/>
      </w:r>
    </w:p>
  </w:endnote>
  <w:endnote w:type="continuationSeparator" w:id="0">
    <w:p w14:paraId="5AEC5161" w14:textId="77777777" w:rsidR="00777F31" w:rsidRDefault="00777F31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2244C" w14:textId="77777777" w:rsidR="00777F31" w:rsidRDefault="00777F31" w:rsidP="000972EF">
      <w:pPr>
        <w:spacing w:after="0" w:line="240" w:lineRule="auto"/>
      </w:pPr>
      <w:r>
        <w:separator/>
      </w:r>
    </w:p>
  </w:footnote>
  <w:footnote w:type="continuationSeparator" w:id="0">
    <w:p w14:paraId="71106E08" w14:textId="77777777" w:rsidR="00777F31" w:rsidRDefault="00777F31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04F0C"/>
    <w:rsid w:val="00045F98"/>
    <w:rsid w:val="000972EF"/>
    <w:rsid w:val="000A5EAB"/>
    <w:rsid w:val="00154EC4"/>
    <w:rsid w:val="00161F3B"/>
    <w:rsid w:val="001D7828"/>
    <w:rsid w:val="002206AC"/>
    <w:rsid w:val="00305DB1"/>
    <w:rsid w:val="00384979"/>
    <w:rsid w:val="003B4D54"/>
    <w:rsid w:val="00402988"/>
    <w:rsid w:val="00495C11"/>
    <w:rsid w:val="004977B4"/>
    <w:rsid w:val="004C1DA7"/>
    <w:rsid w:val="005B7977"/>
    <w:rsid w:val="00632EE9"/>
    <w:rsid w:val="00635AD2"/>
    <w:rsid w:val="00650320"/>
    <w:rsid w:val="00655705"/>
    <w:rsid w:val="006645D9"/>
    <w:rsid w:val="006A6FB0"/>
    <w:rsid w:val="00777F31"/>
    <w:rsid w:val="007A315C"/>
    <w:rsid w:val="00865185"/>
    <w:rsid w:val="00886816"/>
    <w:rsid w:val="008C737E"/>
    <w:rsid w:val="00A1193A"/>
    <w:rsid w:val="00A317E5"/>
    <w:rsid w:val="00A34FEA"/>
    <w:rsid w:val="00B00DA2"/>
    <w:rsid w:val="00C073AD"/>
    <w:rsid w:val="00C13DEF"/>
    <w:rsid w:val="00C36439"/>
    <w:rsid w:val="00C61BC9"/>
    <w:rsid w:val="00C73549"/>
    <w:rsid w:val="00CC04F8"/>
    <w:rsid w:val="00CF199B"/>
    <w:rsid w:val="00DF511C"/>
    <w:rsid w:val="00DF609E"/>
    <w:rsid w:val="00EC16FC"/>
    <w:rsid w:val="00ED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semiHidden/>
    <w:unhideWhenUsed/>
    <w:rsid w:val="00632E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6</TotalTime>
  <Pages>2</Pages>
  <Words>237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8</cp:revision>
  <dcterms:created xsi:type="dcterms:W3CDTF">2025-01-01T10:29:00Z</dcterms:created>
  <dcterms:modified xsi:type="dcterms:W3CDTF">2025-04-09T21:07:00Z</dcterms:modified>
</cp:coreProperties>
</file>